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DE5CD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SHOTESHALL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3565CE07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Norwich. Brasier.</w:t>
      </w:r>
    </w:p>
    <w:p w14:paraId="1D9DB33E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</w:p>
    <w:p w14:paraId="45F21D0D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</w:p>
    <w:p w14:paraId="74515928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Curteys</w:t>
      </w:r>
      <w:proofErr w:type="spellEnd"/>
      <w:r>
        <w:rPr>
          <w:rFonts w:cs="Times New Roman"/>
          <w:szCs w:val="24"/>
          <w:lang w:val="en-GB"/>
        </w:rPr>
        <w:t>(q.v.) brought a plaint of trespass, assault and taking against</w:t>
      </w:r>
    </w:p>
    <w:p w14:paraId="6FD640C6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and John Michell of Norwich, brasier(q.v.).</w:t>
      </w:r>
    </w:p>
    <w:p w14:paraId="097FE5D7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0AA130F7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</w:p>
    <w:p w14:paraId="64E02E9F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</w:p>
    <w:p w14:paraId="07698120" w14:textId="77777777" w:rsidR="002439EC" w:rsidRDefault="002439EC" w:rsidP="002439EC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February 2024</w:t>
      </w:r>
    </w:p>
    <w:p w14:paraId="20368C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EBAF" w14:textId="77777777" w:rsidR="002439EC" w:rsidRDefault="002439EC" w:rsidP="009139A6">
      <w:r>
        <w:separator/>
      </w:r>
    </w:p>
  </w:endnote>
  <w:endnote w:type="continuationSeparator" w:id="0">
    <w:p w14:paraId="3B8E2675" w14:textId="77777777" w:rsidR="002439EC" w:rsidRDefault="002439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0B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6D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BB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10EC" w14:textId="77777777" w:rsidR="002439EC" w:rsidRDefault="002439EC" w:rsidP="009139A6">
      <w:r>
        <w:separator/>
      </w:r>
    </w:p>
  </w:footnote>
  <w:footnote w:type="continuationSeparator" w:id="0">
    <w:p w14:paraId="0A56ECDF" w14:textId="77777777" w:rsidR="002439EC" w:rsidRDefault="002439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3A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FF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1D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EC"/>
    <w:rsid w:val="000666E0"/>
    <w:rsid w:val="002439E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F550E"/>
  <w15:chartTrackingRefBased/>
  <w15:docId w15:val="{5EC45691-B966-4B0F-83BA-0BE849E1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39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2024-02-02T11:29:00Z</dcterms:created>
  <dcterms:modified xsi:type="dcterms:W3CDTF">2024-02-02T11:30:00Z</dcterms:modified>
</cp:coreProperties>
</file>